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720F51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240;visibility:visible;mso-wrap-edited:f">
            <v:imagedata r:id="rId6" o:title=""/>
          </v:shape>
          <o:OLEObject Type="Embed" ProgID="Word.Picture.8" ShapeID="_x0000_s1026" DrawAspect="Content" ObjectID="_1651396319" r:id="rId7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CA4F34" w:rsidRDefault="00CA4F34"/>
    <w:p w:rsidR="003B2D51" w:rsidRDefault="003B2D51"/>
    <w:tbl>
      <w:tblPr>
        <w:tblStyle w:val="TableGrid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7938"/>
      </w:tblGrid>
      <w:tr w:rsidR="002A17D3" w:rsidRPr="002A17D3" w:rsidTr="00720F51">
        <w:trPr>
          <w:trHeight w:val="535"/>
        </w:trPr>
        <w:tc>
          <w:tcPr>
            <w:tcW w:w="10206" w:type="dxa"/>
            <w:gridSpan w:val="2"/>
            <w:vAlign w:val="center"/>
          </w:tcPr>
          <w:p w:rsidR="002A17D3" w:rsidRPr="002A17D3" w:rsidRDefault="00CD7C39" w:rsidP="0012594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Wednesday 20</w:t>
            </w:r>
            <w:r w:rsidR="00C746F5" w:rsidRPr="00C746F5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125947">
              <w:rPr>
                <w:rFonts w:ascii="Comic Sans MS" w:hAnsi="Comic Sans MS"/>
                <w:sz w:val="32"/>
              </w:rPr>
              <w:t xml:space="preserve"> May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3B2D51" w:rsidRPr="002A17D3" w:rsidTr="00720F51">
        <w:trPr>
          <w:trHeight w:val="1265"/>
        </w:trPr>
        <w:tc>
          <w:tcPr>
            <w:tcW w:w="2268" w:type="dxa"/>
          </w:tcPr>
          <w:p w:rsidR="003B2D51" w:rsidRDefault="003B2D51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  <w:p w:rsidR="00C603A7" w:rsidRPr="002A17D3" w:rsidRDefault="00C603A7" w:rsidP="00C603A7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56D88E9C">
                  <wp:extent cx="749935" cy="56070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560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</w:tcPr>
          <w:p w:rsidR="002A17D3" w:rsidRPr="002A17D3" w:rsidRDefault="003B2D51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:rsidR="003B2D51" w:rsidRP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</w:t>
            </w:r>
            <w:r w:rsidR="003B2D51" w:rsidRPr="002A17D3">
              <w:rPr>
                <w:rFonts w:ascii="Comic Sans MS" w:hAnsi="Comic Sans MS"/>
                <w:sz w:val="24"/>
              </w:rPr>
              <w:t xml:space="preserve"> 30 minute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3B2D51" w:rsidRPr="002A17D3" w:rsidTr="00720F51">
        <w:trPr>
          <w:trHeight w:val="990"/>
        </w:trPr>
        <w:tc>
          <w:tcPr>
            <w:tcW w:w="2268" w:type="dxa"/>
          </w:tcPr>
          <w:p w:rsidR="003B2D51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 w:rsidR="00FF7640">
              <w:rPr>
                <w:rFonts w:ascii="Comic Sans MS" w:hAnsi="Comic Sans MS"/>
                <w:b/>
                <w:sz w:val="24"/>
              </w:rPr>
              <w:t>10.00</w:t>
            </w:r>
            <w:r w:rsidR="00B6181D">
              <w:rPr>
                <w:rFonts w:ascii="Comic Sans MS" w:hAnsi="Comic Sans MS"/>
                <w:b/>
                <w:sz w:val="24"/>
              </w:rPr>
              <w:t>am</w:t>
            </w:r>
          </w:p>
          <w:p w:rsidR="00EA00C1" w:rsidRDefault="00EA00C1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552352" w:rsidRDefault="00830935" w:rsidP="00830935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lang w:eastAsia="en-GB"/>
              </w:rPr>
              <w:drawing>
                <wp:inline distT="0" distB="0" distL="0" distR="0" wp14:anchorId="13BD2F19" wp14:editId="24BADEB1">
                  <wp:extent cx="1209675" cy="777648"/>
                  <wp:effectExtent l="0" t="0" r="0" b="3810"/>
                  <wp:docPr id="6" name="Picture 6" descr="C:\Users\kjones\AppData\Local\Microsoft\Windows\INetCache\Content.MSO\96E21BCE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jones\AppData\Local\Microsoft\Windows\INetCache\Content.MSO\96E21BCE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1897" cy="785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4354" w:rsidRDefault="00F14354" w:rsidP="00F14354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F14354" w:rsidRPr="002A17D3" w:rsidRDefault="00F14354" w:rsidP="00B6181D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7938" w:type="dxa"/>
          </w:tcPr>
          <w:p w:rsidR="00EA00C1" w:rsidRDefault="005D04AC" w:rsidP="00EA00C1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Spellings</w:t>
            </w:r>
          </w:p>
          <w:p w:rsidR="00461B31" w:rsidRDefault="00461B31" w:rsidP="00461B3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Spellings for this week are in the folder ‘Year 3 Spellings Wednesday 20</w:t>
            </w:r>
            <w:r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  <w:szCs w:val="24"/>
              </w:rPr>
              <w:t xml:space="preserve"> May.’</w:t>
            </w:r>
          </w:p>
          <w:p w:rsidR="00461B31" w:rsidRDefault="00461B31" w:rsidP="00461B31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eastAsia="+mn-ea" w:hAnsi="Comic Sans MS" w:cs="+mn-cs"/>
                <w:color w:val="1C1C1C"/>
                <w:kern w:val="24"/>
              </w:rPr>
            </w:pPr>
          </w:p>
          <w:p w:rsidR="00461B31" w:rsidRDefault="00461B31" w:rsidP="00461B31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eastAsia="+mn-ea" w:hAnsi="Comic Sans MS" w:cs="+mn-cs"/>
                <w:color w:val="1C1C1C"/>
                <w:kern w:val="24"/>
              </w:rPr>
            </w:pPr>
            <w:r>
              <w:rPr>
                <w:rFonts w:ascii="Comic Sans MS" w:eastAsia="+mn-ea" w:hAnsi="Comic Sans MS" w:cs="+mn-cs"/>
                <w:color w:val="1C1C1C"/>
                <w:kern w:val="24"/>
              </w:rPr>
              <w:t>This week, we are looking at spellings that belong to two more word families.</w:t>
            </w:r>
          </w:p>
          <w:p w:rsidR="00461B31" w:rsidRDefault="00461B31" w:rsidP="00461B31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hAnsi="Comic Sans MS"/>
              </w:rPr>
            </w:pPr>
          </w:p>
          <w:p w:rsidR="00EA00C1" w:rsidRPr="00720F51" w:rsidRDefault="00461B31" w:rsidP="00461B3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The spellings have ‘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scop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>’ or ‘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spect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>’ in each word.</w:t>
            </w:r>
            <w:r w:rsidR="00720F51">
              <w:rPr>
                <w:rFonts w:ascii="Comic Sans MS" w:hAnsi="Comic Sans MS"/>
                <w:sz w:val="24"/>
                <w:szCs w:val="24"/>
              </w:rPr>
              <w:t xml:space="preserve"> Try writing them in sentences using prepositions too.</w:t>
            </w:r>
          </w:p>
        </w:tc>
      </w:tr>
      <w:tr w:rsidR="00FF7640" w:rsidRPr="002A17D3" w:rsidTr="00720F51">
        <w:trPr>
          <w:trHeight w:val="990"/>
        </w:trPr>
        <w:tc>
          <w:tcPr>
            <w:tcW w:w="2268" w:type="dxa"/>
          </w:tcPr>
          <w:p w:rsidR="00FF7640" w:rsidRDefault="00FF7640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  <w:p w:rsidR="00130CD4" w:rsidRDefault="000F6EE8" w:rsidP="00130CD4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7216" behindDoc="0" locked="0" layoutInCell="1" allowOverlap="1" wp14:anchorId="0000082B" wp14:editId="1C4612F2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213995</wp:posOffset>
                  </wp:positionV>
                  <wp:extent cx="984885" cy="1341755"/>
                  <wp:effectExtent l="19050" t="0" r="5715" b="0"/>
                  <wp:wrapSquare wrapText="bothSides"/>
                  <wp:docPr id="4" name="Picture 4" descr="Lego Star Wars Minifigure Stormtrooper with printed legs from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Lego Star Wars Minifigure Stormtrooper with printed legs from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885" cy="1341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54AC1" w:rsidRDefault="00154AC1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154AC1" w:rsidRPr="002A17D3" w:rsidRDefault="00154AC1" w:rsidP="00B6181D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7938" w:type="dxa"/>
          </w:tcPr>
          <w:p w:rsidR="00FF7640" w:rsidRDefault="00FF7640" w:rsidP="00C746F5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English</w:t>
            </w:r>
          </w:p>
          <w:p w:rsidR="000F6EE8" w:rsidRDefault="000F6EE8" w:rsidP="000F6EE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Today’s English activity looks at the key features of an information text. </w:t>
            </w:r>
          </w:p>
          <w:p w:rsidR="000F6EE8" w:rsidRDefault="000F6EE8" w:rsidP="000F6EE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Read though the Lego Star Wars information text and pick out the key features that you can find. You can even have a go at creating your own drawing to go with the text.</w:t>
            </w:r>
          </w:p>
          <w:p w:rsidR="000F6EE8" w:rsidRDefault="000F6EE8" w:rsidP="000F6EE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54AC1" w:rsidRPr="00FF7640" w:rsidRDefault="000F6EE8" w:rsidP="000F6EE8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</w:rPr>
              <w:t>Work through the PowerPoint titled ‘Year 3 English- Wednesday 20</w:t>
            </w:r>
            <w:r w:rsidRPr="00DC7AA3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  <w:szCs w:val="24"/>
              </w:rPr>
              <w:t xml:space="preserve"> May’ for today’s lesson and more detail about the activity to complete.</w:t>
            </w:r>
          </w:p>
        </w:tc>
      </w:tr>
      <w:tr w:rsidR="00130CD4" w:rsidRPr="002A17D3" w:rsidTr="00720F51">
        <w:trPr>
          <w:trHeight w:val="980"/>
        </w:trPr>
        <w:tc>
          <w:tcPr>
            <w:tcW w:w="2268" w:type="dxa"/>
          </w:tcPr>
          <w:p w:rsidR="00130CD4" w:rsidRDefault="00130CD4" w:rsidP="00130CD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  <w:p w:rsidR="006B12B0" w:rsidRDefault="006B12B0" w:rsidP="006B12B0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6B12B0" w:rsidRDefault="006B12B0" w:rsidP="00130CD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3E0359D0" wp14:editId="1F95E429">
                  <wp:extent cx="1083023" cy="1419225"/>
                  <wp:effectExtent l="76200" t="76200" r="79375" b="66675"/>
                  <wp:docPr id="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683" cy="1425332"/>
                          </a:xfrm>
                          <a:prstGeom prst="rect">
                            <a:avLst/>
                          </a:prstGeom>
                          <a:ln w="7620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0CD4" w:rsidRDefault="00130CD4" w:rsidP="00130CD4">
            <w:pPr>
              <w:rPr>
                <w:rFonts w:ascii="Comic Sans MS" w:hAnsi="Comic Sans MS"/>
                <w:b/>
                <w:sz w:val="24"/>
              </w:rPr>
            </w:pPr>
          </w:p>
          <w:p w:rsidR="00130CD4" w:rsidRDefault="00130CD4" w:rsidP="00130CD4">
            <w:pPr>
              <w:rPr>
                <w:rFonts w:ascii="Comic Sans MS" w:hAnsi="Comic Sans MS"/>
                <w:b/>
                <w:sz w:val="24"/>
              </w:rPr>
            </w:pPr>
          </w:p>
          <w:p w:rsidR="00130CD4" w:rsidRDefault="00130CD4" w:rsidP="00130CD4">
            <w:pPr>
              <w:rPr>
                <w:rFonts w:ascii="Comic Sans MS" w:hAnsi="Comic Sans MS"/>
                <w:b/>
                <w:sz w:val="24"/>
              </w:rPr>
            </w:pPr>
          </w:p>
          <w:p w:rsidR="00130CD4" w:rsidRPr="002A17D3" w:rsidRDefault="00130CD4" w:rsidP="00130CD4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7938" w:type="dxa"/>
          </w:tcPr>
          <w:p w:rsidR="00130CD4" w:rsidRDefault="00130CD4" w:rsidP="00130CD4">
            <w:pPr>
              <w:rPr>
                <w:rFonts w:ascii="Comic Sans MS" w:hAnsi="Comic Sans MS"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color w:val="0070C0"/>
                <w:sz w:val="24"/>
                <w:u w:val="single"/>
              </w:rPr>
              <w:t>Maths</w:t>
            </w:r>
          </w:p>
          <w:p w:rsidR="00427764" w:rsidRPr="00427764" w:rsidRDefault="00427764" w:rsidP="00427764">
            <w:pPr>
              <w:rPr>
                <w:rFonts w:ascii="Comic Sans MS" w:hAnsi="Comic Sans MS"/>
                <w:sz w:val="24"/>
              </w:rPr>
            </w:pPr>
            <w:r w:rsidRPr="00427764">
              <w:rPr>
                <w:rFonts w:ascii="Comic Sans MS" w:hAnsi="Comic Sans MS"/>
                <w:sz w:val="24"/>
              </w:rPr>
              <w:t xml:space="preserve">Today is all about </w:t>
            </w:r>
            <w:r>
              <w:rPr>
                <w:rFonts w:ascii="Comic Sans MS" w:hAnsi="Comic Sans MS"/>
                <w:sz w:val="24"/>
              </w:rPr>
              <w:t>2D shape</w:t>
            </w:r>
            <w:r w:rsidRPr="00427764">
              <w:rPr>
                <w:rFonts w:ascii="Comic Sans MS" w:hAnsi="Comic Sans MS"/>
                <w:sz w:val="24"/>
              </w:rPr>
              <w:t xml:space="preserve">. </w:t>
            </w:r>
            <w:r>
              <w:rPr>
                <w:rFonts w:ascii="Comic Sans MS" w:hAnsi="Comic Sans MS"/>
                <w:sz w:val="24"/>
              </w:rPr>
              <w:t>It has been a while since we looked at shape so s</w:t>
            </w:r>
            <w:r w:rsidRPr="00427764">
              <w:rPr>
                <w:rFonts w:ascii="Comic Sans MS" w:hAnsi="Comic Sans MS"/>
                <w:sz w:val="24"/>
              </w:rPr>
              <w:t>tart with the PowerPoint found in the folder labelled, ‘</w:t>
            </w:r>
            <w:r>
              <w:rPr>
                <w:rFonts w:ascii="Comic Sans MS" w:hAnsi="Comic Sans MS"/>
                <w:sz w:val="24"/>
              </w:rPr>
              <w:t>Year 3 Maths Wednesday 20</w:t>
            </w:r>
            <w:r w:rsidRPr="00427764">
              <w:rPr>
                <w:rFonts w:ascii="Comic Sans MS" w:hAnsi="Comic Sans MS"/>
                <w:sz w:val="24"/>
                <w:vertAlign w:val="superscript"/>
              </w:rPr>
              <w:t>th</w:t>
            </w:r>
            <w:r w:rsidRPr="00427764">
              <w:rPr>
                <w:rFonts w:ascii="Comic Sans MS" w:hAnsi="Comic Sans MS"/>
                <w:sz w:val="24"/>
              </w:rPr>
              <w:t xml:space="preserve"> May’. After that choose the work you would like to tackle today</w:t>
            </w:r>
            <w:r w:rsidR="006B12B0">
              <w:rPr>
                <w:rFonts w:ascii="Comic Sans MS" w:hAnsi="Comic Sans MS"/>
                <w:sz w:val="24"/>
              </w:rPr>
              <w:t xml:space="preserve"> – Mild, Warm or Hot</w:t>
            </w:r>
            <w:r w:rsidRPr="00427764">
              <w:rPr>
                <w:rFonts w:ascii="Comic Sans MS" w:hAnsi="Comic Sans MS"/>
                <w:sz w:val="24"/>
              </w:rPr>
              <w:t>.</w:t>
            </w:r>
          </w:p>
          <w:p w:rsidR="00427764" w:rsidRPr="00427764" w:rsidRDefault="00427764" w:rsidP="00427764">
            <w:pPr>
              <w:rPr>
                <w:rFonts w:ascii="Comic Sans MS" w:hAnsi="Comic Sans MS"/>
                <w:sz w:val="24"/>
              </w:rPr>
            </w:pPr>
          </w:p>
          <w:p w:rsidR="00427764" w:rsidRPr="00427764" w:rsidRDefault="00427764" w:rsidP="00427764">
            <w:pPr>
              <w:rPr>
                <w:rFonts w:ascii="Comic Sans MS" w:hAnsi="Comic Sans MS"/>
                <w:sz w:val="24"/>
              </w:rPr>
            </w:pPr>
            <w:r w:rsidRPr="00427764">
              <w:rPr>
                <w:rFonts w:ascii="Comic Sans MS" w:hAnsi="Comic Sans MS"/>
                <w:sz w:val="24"/>
              </w:rPr>
              <w:t>Let your morning teacher know how you got on today by sending them you</w:t>
            </w:r>
            <w:r>
              <w:rPr>
                <w:rFonts w:ascii="Comic Sans MS" w:hAnsi="Comic Sans MS"/>
                <w:sz w:val="24"/>
              </w:rPr>
              <w:t>r</w:t>
            </w:r>
            <w:r w:rsidRPr="00427764">
              <w:rPr>
                <w:rFonts w:ascii="Comic Sans MS" w:hAnsi="Comic Sans MS"/>
                <w:sz w:val="24"/>
              </w:rPr>
              <w:t xml:space="preserve"> work.</w:t>
            </w:r>
          </w:p>
          <w:p w:rsidR="00130CD4" w:rsidRPr="00C719F8" w:rsidRDefault="00130CD4" w:rsidP="00130CD4">
            <w:pPr>
              <w:rPr>
                <w:rFonts w:ascii="Comic Sans MS" w:hAnsi="Comic Sans MS"/>
                <w:sz w:val="24"/>
              </w:rPr>
            </w:pPr>
          </w:p>
          <w:p w:rsidR="00130CD4" w:rsidRPr="00525CF9" w:rsidRDefault="00130CD4" w:rsidP="00130CD4">
            <w:pPr>
              <w:rPr>
                <w:rFonts w:ascii="Comic Sans MS" w:hAnsi="Comic Sans MS"/>
                <w:color w:val="0070C0"/>
                <w:sz w:val="24"/>
              </w:rPr>
            </w:pPr>
            <w:r>
              <w:rPr>
                <w:rFonts w:ascii="Comic Sans MS" w:eastAsia="+mn-ea" w:hAnsi="Comic Sans MS" w:cs="+mn-cs"/>
                <w:color w:val="000000"/>
                <w:kern w:val="24"/>
                <w:sz w:val="24"/>
                <w:szCs w:val="24"/>
                <w:lang w:eastAsia="en-GB"/>
              </w:rPr>
              <w:t xml:space="preserve">If you find you are whizzing through and you need more of a challenge please log in to Oak Academy </w:t>
            </w:r>
            <w:hyperlink r:id="rId12" w:history="1">
              <w:r w:rsidRPr="00B37AB3">
                <w:rPr>
                  <w:rStyle w:val="Hyperlink"/>
                  <w:rFonts w:ascii="Comic Sans MS" w:eastAsia="+mn-ea" w:hAnsi="Comic Sans MS" w:cs="+mn-cs"/>
                  <w:kern w:val="24"/>
                  <w:sz w:val="24"/>
                  <w:szCs w:val="24"/>
                  <w:lang w:eastAsia="en-GB"/>
                </w:rPr>
                <w:t>https://www.thenational.academy/online-classroom</w:t>
              </w:r>
            </w:hyperlink>
            <w:r>
              <w:rPr>
                <w:rFonts w:ascii="Comic Sans MS" w:eastAsia="+mn-ea" w:hAnsi="Comic Sans MS" w:cs="+mn-cs"/>
                <w:color w:val="000000"/>
                <w:kern w:val="24"/>
                <w:sz w:val="24"/>
                <w:szCs w:val="24"/>
                <w:lang w:eastAsia="en-GB"/>
              </w:rPr>
              <w:t xml:space="preserve"> It may not link to this week’s objective but it will stretch you if you have got through today’s work quickly.</w:t>
            </w:r>
          </w:p>
        </w:tc>
      </w:tr>
      <w:tr w:rsidR="00130CD4" w:rsidRPr="002A17D3" w:rsidTr="00720F51">
        <w:trPr>
          <w:trHeight w:val="835"/>
        </w:trPr>
        <w:tc>
          <w:tcPr>
            <w:tcW w:w="2268" w:type="dxa"/>
          </w:tcPr>
          <w:p w:rsidR="00130CD4" w:rsidRDefault="00130CD4" w:rsidP="00CD7C39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  <w:p w:rsidR="00130CD4" w:rsidRPr="002A17D3" w:rsidRDefault="00130CD4" w:rsidP="00CD7C39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lastRenderedPageBreak/>
              <w:drawing>
                <wp:inline distT="0" distB="0" distL="0" distR="0" wp14:anchorId="0269623B" wp14:editId="1FEA2F54">
                  <wp:extent cx="495300" cy="495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</w:tcPr>
          <w:p w:rsidR="00CD7C39" w:rsidRDefault="00CD7C39" w:rsidP="00CD7C3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This week is all about mindfulness. We have found some different meditation for you try before lunch each day.</w:t>
            </w:r>
          </w:p>
          <w:p w:rsidR="005271A6" w:rsidRPr="008939B1" w:rsidRDefault="00720F51" w:rsidP="005271A6">
            <w:pPr>
              <w:rPr>
                <w:rFonts w:ascii="Comic Sans MS" w:hAnsi="Comic Sans MS"/>
                <w:sz w:val="24"/>
                <w:szCs w:val="24"/>
              </w:rPr>
            </w:pPr>
            <w:hyperlink r:id="rId14" w:history="1">
              <w:r w:rsidR="005271A6" w:rsidRPr="00B37AB3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https://www.youtube.com/watch?v=9A0S54yAgEg</w:t>
              </w:r>
            </w:hyperlink>
          </w:p>
        </w:tc>
      </w:tr>
      <w:tr w:rsidR="00130CD4" w:rsidRPr="002A17D3" w:rsidTr="00720F51">
        <w:trPr>
          <w:trHeight w:val="848"/>
        </w:trPr>
        <w:tc>
          <w:tcPr>
            <w:tcW w:w="2268" w:type="dxa"/>
          </w:tcPr>
          <w:p w:rsidR="00130CD4" w:rsidRDefault="00130CD4" w:rsidP="00E261A5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>pm</w:t>
            </w:r>
          </w:p>
          <w:p w:rsidR="00E261A5" w:rsidRDefault="00E261A5" w:rsidP="00E261A5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E261A5" w:rsidRDefault="00E261A5" w:rsidP="00E261A5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1B0191BD">
                  <wp:extent cx="1146175" cy="640080"/>
                  <wp:effectExtent l="0" t="0" r="0" b="762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30CD4" w:rsidRDefault="00130CD4" w:rsidP="00130CD4">
            <w:pPr>
              <w:rPr>
                <w:rFonts w:ascii="Comic Sans MS" w:hAnsi="Comic Sans MS"/>
                <w:b/>
                <w:sz w:val="24"/>
              </w:rPr>
            </w:pPr>
          </w:p>
          <w:p w:rsidR="00130CD4" w:rsidRPr="002A17D3" w:rsidRDefault="00130CD4" w:rsidP="00130CD4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7938" w:type="dxa"/>
          </w:tcPr>
          <w:p w:rsidR="00130CD4" w:rsidRPr="00720F51" w:rsidRDefault="00130CD4" w:rsidP="00130CD4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720F51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Science</w:t>
            </w:r>
          </w:p>
          <w:p w:rsidR="00E261A5" w:rsidRPr="00720F51" w:rsidRDefault="00E261A5" w:rsidP="00130CD4">
            <w:pPr>
              <w:rPr>
                <w:rFonts w:ascii="Comic Sans MS" w:hAnsi="Comic Sans MS"/>
                <w:sz w:val="24"/>
                <w:szCs w:val="24"/>
              </w:rPr>
            </w:pPr>
            <w:r w:rsidRPr="00720F51">
              <w:rPr>
                <w:rFonts w:ascii="Comic Sans MS" w:hAnsi="Comic Sans MS"/>
                <w:sz w:val="24"/>
                <w:szCs w:val="24"/>
              </w:rPr>
              <w:t>We are off on a rock hunt!</w:t>
            </w:r>
          </w:p>
          <w:p w:rsidR="008470CD" w:rsidRPr="00720F51" w:rsidRDefault="00E261A5" w:rsidP="00130CD4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720F51"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  <w:u w:val="single"/>
                <w:lang w:eastAsia="en-GB"/>
              </w:rPr>
              <w:drawing>
                <wp:inline distT="0" distB="0" distL="0" distR="0" wp14:anchorId="1E542788">
                  <wp:extent cx="1123241" cy="799465"/>
                  <wp:effectExtent l="0" t="0" r="1270" b="63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1307" cy="8194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20F51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 xml:space="preserve"> </w:t>
            </w:r>
            <w:r w:rsidRPr="00720F51"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  <w:u w:val="single"/>
                <w:lang w:eastAsia="en-GB"/>
              </w:rPr>
              <w:drawing>
                <wp:inline distT="0" distB="0" distL="0" distR="0" wp14:anchorId="5AE43A91">
                  <wp:extent cx="1566545" cy="817245"/>
                  <wp:effectExtent l="0" t="0" r="0" b="190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6545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20F51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 xml:space="preserve">  </w:t>
            </w:r>
            <w:r w:rsidRPr="00720F51"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  <w:u w:val="single"/>
                <w:lang w:eastAsia="en-GB"/>
              </w:rPr>
              <w:drawing>
                <wp:inline distT="0" distB="0" distL="0" distR="0" wp14:anchorId="1A36EC35">
                  <wp:extent cx="1444625" cy="817245"/>
                  <wp:effectExtent l="0" t="0" r="3175" b="190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625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470CD" w:rsidRPr="00720F51" w:rsidRDefault="008470CD" w:rsidP="008470CD">
            <w:pPr>
              <w:rPr>
                <w:rFonts w:ascii="Comic Sans MS" w:hAnsi="Comic Sans MS"/>
                <w:sz w:val="24"/>
                <w:szCs w:val="24"/>
              </w:rPr>
            </w:pPr>
            <w:r w:rsidRPr="00720F51">
              <w:rPr>
                <w:rFonts w:ascii="Comic Sans MS" w:hAnsi="Comic Sans MS"/>
                <w:sz w:val="24"/>
                <w:szCs w:val="24"/>
              </w:rPr>
              <w:t>1                                      2                            3</w:t>
            </w:r>
          </w:p>
          <w:p w:rsidR="008470CD" w:rsidRPr="00720F51" w:rsidRDefault="008470CD" w:rsidP="008470CD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720F51">
              <w:rPr>
                <w:rFonts w:ascii="Comic Sans MS" w:hAnsi="Comic Sans MS"/>
                <w:sz w:val="24"/>
                <w:szCs w:val="24"/>
              </w:rPr>
              <w:t>First of all, did you guess the rocks from the clues in last week’s</w:t>
            </w:r>
          </w:p>
          <w:p w:rsidR="008470CD" w:rsidRPr="00720F51" w:rsidRDefault="008470CD" w:rsidP="008470CD">
            <w:pPr>
              <w:rPr>
                <w:rFonts w:ascii="Comic Sans MS" w:hAnsi="Comic Sans MS"/>
                <w:sz w:val="24"/>
                <w:szCs w:val="24"/>
              </w:rPr>
            </w:pPr>
            <w:r w:rsidRPr="00720F51">
              <w:rPr>
                <w:rFonts w:ascii="Comic Sans MS" w:hAnsi="Comic Sans MS"/>
                <w:sz w:val="24"/>
                <w:szCs w:val="24"/>
              </w:rPr>
              <w:t>Science?</w:t>
            </w:r>
          </w:p>
          <w:p w:rsidR="008470CD" w:rsidRPr="00720F51" w:rsidRDefault="008470CD" w:rsidP="008470CD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sz w:val="24"/>
                <w:szCs w:val="24"/>
              </w:rPr>
            </w:pPr>
            <w:r w:rsidRPr="00720F51">
              <w:rPr>
                <w:rFonts w:ascii="Comic Sans MS" w:hAnsi="Comic Sans MS"/>
                <w:sz w:val="24"/>
                <w:szCs w:val="24"/>
              </w:rPr>
              <w:t>Sand</w:t>
            </w:r>
          </w:p>
          <w:p w:rsidR="008470CD" w:rsidRPr="00720F51" w:rsidRDefault="008470CD" w:rsidP="008470CD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sz w:val="24"/>
                <w:szCs w:val="24"/>
              </w:rPr>
            </w:pPr>
            <w:r w:rsidRPr="00720F51">
              <w:rPr>
                <w:rFonts w:ascii="Comic Sans MS" w:hAnsi="Comic Sans MS"/>
                <w:sz w:val="24"/>
                <w:szCs w:val="24"/>
              </w:rPr>
              <w:t>Pumice</w:t>
            </w:r>
          </w:p>
          <w:p w:rsidR="008470CD" w:rsidRPr="00720F51" w:rsidRDefault="008470CD" w:rsidP="008470CD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sz w:val="24"/>
                <w:szCs w:val="24"/>
              </w:rPr>
            </w:pPr>
            <w:r w:rsidRPr="00720F51">
              <w:rPr>
                <w:rFonts w:ascii="Comic Sans MS" w:hAnsi="Comic Sans MS"/>
                <w:sz w:val="24"/>
                <w:szCs w:val="24"/>
              </w:rPr>
              <w:t>Limestone</w:t>
            </w:r>
          </w:p>
          <w:p w:rsidR="008470CD" w:rsidRPr="00720F51" w:rsidRDefault="008470CD" w:rsidP="008470CD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  <w:p w:rsidR="008470CD" w:rsidRPr="00720F51" w:rsidRDefault="008470CD" w:rsidP="008470CD">
            <w:pPr>
              <w:rPr>
                <w:rFonts w:ascii="Comic Sans MS" w:hAnsi="Comic Sans MS"/>
                <w:sz w:val="24"/>
                <w:szCs w:val="24"/>
              </w:rPr>
            </w:pPr>
            <w:r w:rsidRPr="00720F51">
              <w:rPr>
                <w:rFonts w:ascii="Comic Sans MS" w:hAnsi="Comic Sans MS"/>
                <w:sz w:val="24"/>
                <w:szCs w:val="24"/>
              </w:rPr>
              <w:t>Last week, we began to think about rocks. If you missed this, have a gander at this short clip to ‘get you in the zone’.</w:t>
            </w:r>
          </w:p>
          <w:p w:rsidR="008470CD" w:rsidRPr="00720F51" w:rsidRDefault="00720F51" w:rsidP="008470CD">
            <w:pPr>
              <w:rPr>
                <w:rFonts w:ascii="Comic Sans MS" w:hAnsi="Comic Sans MS"/>
                <w:color w:val="0000FF"/>
                <w:sz w:val="24"/>
                <w:szCs w:val="24"/>
                <w:u w:val="single"/>
              </w:rPr>
            </w:pPr>
            <w:hyperlink r:id="rId19" w:history="1">
              <w:r w:rsidR="008470CD" w:rsidRPr="00720F51">
                <w:rPr>
                  <w:rFonts w:ascii="Comic Sans MS" w:hAnsi="Comic Sans MS"/>
                  <w:color w:val="0000FF"/>
                  <w:sz w:val="24"/>
                  <w:szCs w:val="24"/>
                  <w:u w:val="single"/>
                </w:rPr>
                <w:t>https://www.youtube.com/watch?v=NOEXq_boHcU</w:t>
              </w:r>
            </w:hyperlink>
          </w:p>
          <w:p w:rsidR="00720F51" w:rsidRPr="00720F51" w:rsidRDefault="00720F51" w:rsidP="008470CD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470CD" w:rsidRPr="00720F51" w:rsidRDefault="008470CD" w:rsidP="008470CD">
            <w:pPr>
              <w:rPr>
                <w:rFonts w:ascii="Comic Sans MS" w:hAnsi="Comic Sans MS"/>
                <w:sz w:val="24"/>
                <w:szCs w:val="24"/>
              </w:rPr>
            </w:pPr>
            <w:r w:rsidRPr="00720F51">
              <w:rPr>
                <w:rFonts w:ascii="Comic Sans MS" w:hAnsi="Comic Sans MS"/>
                <w:sz w:val="24"/>
                <w:szCs w:val="24"/>
              </w:rPr>
              <w:t xml:space="preserve">We learnt that some rocks are natural (sand, granite and chalk) whereas others are man-made (concrete, brick, polished marble). Take a look at the ‘Rocks in our everyday life’ </w:t>
            </w:r>
            <w:proofErr w:type="spellStart"/>
            <w:r w:rsidRPr="00720F51">
              <w:rPr>
                <w:rFonts w:ascii="Comic Sans MS" w:hAnsi="Comic Sans MS"/>
                <w:sz w:val="24"/>
                <w:szCs w:val="24"/>
              </w:rPr>
              <w:t>powerpoint</w:t>
            </w:r>
            <w:proofErr w:type="spellEnd"/>
            <w:r w:rsidRPr="00720F51">
              <w:rPr>
                <w:rFonts w:ascii="Comic Sans MS" w:hAnsi="Comic Sans MS"/>
                <w:sz w:val="24"/>
                <w:szCs w:val="24"/>
              </w:rPr>
              <w:t xml:space="preserve"> which will reveal some surprises. Do let us </w:t>
            </w:r>
            <w:r w:rsidR="00720F51">
              <w:rPr>
                <w:rFonts w:ascii="Comic Sans MS" w:hAnsi="Comic Sans MS"/>
                <w:sz w:val="24"/>
                <w:szCs w:val="24"/>
              </w:rPr>
              <w:t>know how you got on with your ‘</w:t>
            </w:r>
            <w:r w:rsidRPr="00720F51">
              <w:rPr>
                <w:rFonts w:ascii="Comic Sans MS" w:hAnsi="Comic Sans MS"/>
                <w:sz w:val="24"/>
                <w:szCs w:val="24"/>
              </w:rPr>
              <w:t>Little Rock Hunt’ which is explained on the last slide.</w:t>
            </w:r>
            <w:bookmarkStart w:id="0" w:name="_GoBack"/>
            <w:bookmarkEnd w:id="0"/>
          </w:p>
          <w:p w:rsidR="00720F51" w:rsidRPr="00720F51" w:rsidRDefault="00720F51" w:rsidP="008470CD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470CD" w:rsidRPr="00720F51" w:rsidRDefault="008470CD" w:rsidP="008470CD">
            <w:pPr>
              <w:rPr>
                <w:rFonts w:ascii="Comic Sans MS" w:hAnsi="Comic Sans MS"/>
                <w:sz w:val="24"/>
                <w:szCs w:val="24"/>
              </w:rPr>
            </w:pPr>
            <w:r w:rsidRPr="00720F51">
              <w:rPr>
                <w:rFonts w:ascii="Comic Sans MS" w:hAnsi="Comic Sans MS"/>
                <w:sz w:val="24"/>
                <w:szCs w:val="24"/>
              </w:rPr>
              <w:t xml:space="preserve">Intrigued to see more </w:t>
            </w:r>
            <w:proofErr w:type="gramStart"/>
            <w:r w:rsidRPr="00720F51">
              <w:rPr>
                <w:rFonts w:ascii="Comic Sans MS" w:hAnsi="Comic Sans MS"/>
                <w:sz w:val="24"/>
                <w:szCs w:val="24"/>
              </w:rPr>
              <w:t>uses ?</w:t>
            </w:r>
            <w:proofErr w:type="gramEnd"/>
            <w:r w:rsidRPr="00720F51">
              <w:rPr>
                <w:rFonts w:ascii="Comic Sans MS" w:hAnsi="Comic Sans MS"/>
                <w:sz w:val="24"/>
                <w:szCs w:val="24"/>
              </w:rPr>
              <w:t xml:space="preserve"> You’ll find some more here :</w:t>
            </w:r>
          </w:p>
          <w:p w:rsidR="00130CD4" w:rsidRPr="00720F51" w:rsidRDefault="00720F51" w:rsidP="00720F51">
            <w:pPr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hyperlink r:id="rId20" w:history="1">
              <w:r w:rsidR="008470CD" w:rsidRPr="00720F51">
                <w:rPr>
                  <w:rFonts w:ascii="Comic Sans MS" w:hAnsi="Comic Sans MS"/>
                  <w:color w:val="0000FF"/>
                  <w:sz w:val="24"/>
                  <w:szCs w:val="24"/>
                  <w:u w:val="single"/>
                </w:rPr>
                <w:t>http://www2.needham.k12.ma.us/mitchell/technology/lessons/rocks/use.htm</w:t>
              </w:r>
            </w:hyperlink>
          </w:p>
        </w:tc>
      </w:tr>
      <w:tr w:rsidR="00130CD4" w:rsidRPr="002A17D3" w:rsidTr="00720F51">
        <w:trPr>
          <w:trHeight w:val="833"/>
        </w:trPr>
        <w:tc>
          <w:tcPr>
            <w:tcW w:w="2268" w:type="dxa"/>
          </w:tcPr>
          <w:p w:rsidR="00130CD4" w:rsidRDefault="00130CD4" w:rsidP="00130CD4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>pm</w:t>
            </w:r>
          </w:p>
          <w:p w:rsidR="00130CD4" w:rsidRDefault="00130CD4" w:rsidP="00130CD4">
            <w:pPr>
              <w:rPr>
                <w:rFonts w:ascii="Comic Sans MS" w:hAnsi="Comic Sans MS"/>
                <w:b/>
                <w:sz w:val="24"/>
              </w:rPr>
            </w:pPr>
          </w:p>
          <w:p w:rsidR="00130CD4" w:rsidRDefault="00130CD4" w:rsidP="00130CD4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 </w:t>
            </w:r>
          </w:p>
          <w:p w:rsidR="00130CD4" w:rsidRPr="002A17D3" w:rsidRDefault="00130CD4" w:rsidP="00130CD4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76265E57" wp14:editId="38FE229F">
                  <wp:extent cx="969645" cy="725170"/>
                  <wp:effectExtent l="0" t="0" r="190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645" cy="725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</w:tcPr>
          <w:p w:rsidR="004964EB" w:rsidRDefault="004964EB" w:rsidP="004964EB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B428C7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 xml:space="preserve">Daily Wellbeing </w:t>
            </w:r>
          </w:p>
          <w:p w:rsidR="004964EB" w:rsidRPr="00AB634F" w:rsidRDefault="004964EB" w:rsidP="004964E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This week we have put a bank of challenge cards for you to choose from each day. If you prefer look at the website below. </w:t>
            </w:r>
          </w:p>
          <w:p w:rsidR="004964EB" w:rsidRDefault="00720F51" w:rsidP="004964EB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hyperlink r:id="rId22" w:history="1">
              <w:r w:rsidR="004964EB" w:rsidRPr="00B37AB3">
                <w:rPr>
                  <w:rStyle w:val="Hyperlink"/>
                  <w:rFonts w:ascii="Comic Sans MS" w:hAnsi="Comic Sans MS"/>
                  <w:b/>
                  <w:sz w:val="24"/>
                </w:rPr>
                <w:t>https://www.jamesdysonfoundation.co.uk/content/dam/pdf/JDF_</w:t>
              </w:r>
            </w:hyperlink>
          </w:p>
          <w:p w:rsidR="004964EB" w:rsidRDefault="004964EB" w:rsidP="004964EB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6B73E6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with%20cover%20challenge-cards_DIGITAL.pdf</w:t>
            </w:r>
          </w:p>
          <w:p w:rsidR="004964EB" w:rsidRPr="00AB634F" w:rsidRDefault="004964EB" w:rsidP="004964EB">
            <w:pPr>
              <w:rPr>
                <w:rFonts w:ascii="Comic Sans MS" w:hAnsi="Comic Sans MS"/>
                <w:sz w:val="24"/>
              </w:rPr>
            </w:pPr>
            <w:r w:rsidRPr="00AB634F">
              <w:rPr>
                <w:rFonts w:ascii="Comic Sans MS" w:hAnsi="Comic Sans MS"/>
                <w:sz w:val="24"/>
              </w:rPr>
              <w:t>Please send us some pictures of what you get up to. We would love to see how well the challenges work!</w:t>
            </w:r>
          </w:p>
          <w:p w:rsidR="00130CD4" w:rsidRPr="00CA4F34" w:rsidRDefault="004964EB" w:rsidP="004964EB">
            <w:pPr>
              <w:autoSpaceDE w:val="0"/>
              <w:autoSpaceDN w:val="0"/>
              <w:adjustRightInd w:val="0"/>
              <w:rPr>
                <w:rFonts w:ascii="Comic Sans MS" w:hAnsi="Comic Sans MS"/>
                <w:sz w:val="24"/>
              </w:rPr>
            </w:pPr>
            <w:proofErr w:type="spellStart"/>
            <w:r w:rsidRPr="00AB634F">
              <w:rPr>
                <w:rFonts w:ascii="Comic Sans MS" w:hAnsi="Comic Sans MS"/>
                <w:color w:val="0070C0"/>
                <w:sz w:val="24"/>
              </w:rPr>
              <w:t>kjones</w:t>
            </w:r>
            <w:proofErr w:type="spellEnd"/>
            <w:r w:rsidRPr="00AB634F">
              <w:rPr>
                <w:rFonts w:ascii="Comic Sans MS" w:hAnsi="Comic Sans MS"/>
                <w:color w:val="0070C0"/>
                <w:sz w:val="24"/>
              </w:rPr>
              <w:t xml:space="preserve">@ or </w:t>
            </w:r>
            <w:proofErr w:type="spellStart"/>
            <w:r w:rsidRPr="00AB634F">
              <w:rPr>
                <w:rFonts w:ascii="Comic Sans MS" w:hAnsi="Comic Sans MS"/>
                <w:color w:val="0070C0"/>
                <w:sz w:val="24"/>
              </w:rPr>
              <w:t>ehowell</w:t>
            </w:r>
            <w:proofErr w:type="spellEnd"/>
            <w:r w:rsidRPr="00AB634F">
              <w:rPr>
                <w:rFonts w:ascii="Comic Sans MS" w:hAnsi="Comic Sans MS"/>
                <w:color w:val="0070C0"/>
                <w:sz w:val="24"/>
              </w:rPr>
              <w:t>@ or shurdman@thomasrussell-junior.staffs.sch.uk</w:t>
            </w:r>
          </w:p>
        </w:tc>
      </w:tr>
      <w:tr w:rsidR="00130CD4" w:rsidRPr="002A17D3" w:rsidTr="00720F51">
        <w:trPr>
          <w:trHeight w:val="833"/>
        </w:trPr>
        <w:tc>
          <w:tcPr>
            <w:tcW w:w="2268" w:type="dxa"/>
          </w:tcPr>
          <w:p w:rsidR="00130CD4" w:rsidRPr="002A17D3" w:rsidRDefault="00130CD4" w:rsidP="00130CD4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4DEA28D9" wp14:editId="2B2DDEF4">
                  <wp:extent cx="694690" cy="69469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</w:tcPr>
          <w:p w:rsidR="00130CD4" w:rsidRPr="00C81818" w:rsidRDefault="00130CD4" w:rsidP="00130CD4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Reading</w:t>
            </w:r>
          </w:p>
          <w:p w:rsidR="00130CD4" w:rsidRPr="00C81818" w:rsidRDefault="00130CD4" w:rsidP="00130CD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Remember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>from all good readers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 come good writers!</w:t>
            </w:r>
          </w:p>
          <w:p w:rsidR="00CD7C39" w:rsidRPr="002A17D3" w:rsidRDefault="00130CD4" w:rsidP="00CD7C39">
            <w:pPr>
              <w:rPr>
                <w:rFonts w:ascii="Comic Sans MS" w:hAnsi="Comic Sans MS"/>
                <w:sz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Make sure you spend </w:t>
            </w:r>
            <w:r w:rsidRPr="000C2524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some time reading today. Read one of your own books or have a look </w:t>
            </w:r>
            <w:r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at </w:t>
            </w:r>
          </w:p>
          <w:p w:rsidR="00130CD4" w:rsidRPr="002A17D3" w:rsidRDefault="00720F51" w:rsidP="00130CD4">
            <w:pPr>
              <w:rPr>
                <w:rFonts w:ascii="Comic Sans MS" w:hAnsi="Comic Sans MS"/>
                <w:sz w:val="24"/>
              </w:rPr>
            </w:pPr>
            <w:hyperlink r:id="rId24" w:history="1">
              <w:r w:rsidR="008D7BD7" w:rsidRPr="009D6643">
                <w:rPr>
                  <w:rStyle w:val="Hyperlink"/>
                  <w:rFonts w:ascii="Comic Sans MS" w:hAnsi="Comic Sans MS"/>
                  <w:sz w:val="24"/>
                  <w:szCs w:val="24"/>
                  <w:shd w:val="clear" w:color="auto" w:fill="FFFFFF" w:themeFill="background1"/>
                </w:rPr>
                <w:t>https://www.audible.co.uk/?ref=Adbl_ip_rdr_from_US&amp;source_code= AUK30DFT1BkWS0826159058&amp;ipRedirectFrom=</w:t>
              </w:r>
              <w:proofErr w:type="spellStart"/>
              <w:r w:rsidR="008D7BD7" w:rsidRPr="009D6643">
                <w:rPr>
                  <w:rStyle w:val="Hyperlink"/>
                  <w:rFonts w:ascii="Comic Sans MS" w:hAnsi="Comic Sans MS"/>
                  <w:sz w:val="24"/>
                  <w:szCs w:val="24"/>
                  <w:shd w:val="clear" w:color="auto" w:fill="FFFFFF" w:themeFill="background1"/>
                </w:rPr>
                <w:t>US&amp;ipRedirectOrig</w:t>
              </w:r>
              <w:r w:rsidR="008D7BD7" w:rsidRPr="009D6643">
                <w:rPr>
                  <w:rStyle w:val="Hyperlink"/>
                  <w:rFonts w:ascii="Comic Sans MS" w:hAnsi="Comic Sans MS"/>
                  <w:sz w:val="24"/>
                  <w:szCs w:val="24"/>
                  <w:shd w:val="clear" w:color="auto" w:fill="FFFFFF" w:themeFill="background1"/>
                </w:rPr>
                <w:lastRenderedPageBreak/>
                <w:t>inal</w:t>
              </w:r>
              <w:proofErr w:type="spellEnd"/>
              <w:r w:rsidR="008D7BD7" w:rsidRPr="009D6643">
                <w:rPr>
                  <w:rStyle w:val="Hyperlink"/>
                  <w:rFonts w:ascii="Comic Sans MS" w:hAnsi="Comic Sans MS"/>
                  <w:sz w:val="24"/>
                  <w:szCs w:val="24"/>
                  <w:shd w:val="clear" w:color="auto" w:fill="FFFFFF" w:themeFill="background1"/>
                </w:rPr>
                <w:t xml:space="preserve"> URL=ep%2Fkids-audiobooks</w:t>
              </w:r>
            </w:hyperlink>
            <w:r w:rsidR="008D7BD7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 While schools are off Amazon are letting children have a free month to trial audio books.</w:t>
            </w:r>
          </w:p>
        </w:tc>
      </w:tr>
    </w:tbl>
    <w:p w:rsidR="003B2D51" w:rsidRDefault="003B2D51"/>
    <w:sectPr w:rsidR="003B2D5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76A8C"/>
    <w:multiLevelType w:val="hybridMultilevel"/>
    <w:tmpl w:val="BD5ACF88"/>
    <w:lvl w:ilvl="0" w:tplc="27D686FA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C2524"/>
    <w:rsid w:val="000F6EE8"/>
    <w:rsid w:val="00125947"/>
    <w:rsid w:val="00130CD4"/>
    <w:rsid w:val="00142983"/>
    <w:rsid w:val="00154AC1"/>
    <w:rsid w:val="001851C3"/>
    <w:rsid w:val="001D1250"/>
    <w:rsid w:val="00220DF1"/>
    <w:rsid w:val="002A17D3"/>
    <w:rsid w:val="00385A20"/>
    <w:rsid w:val="003B2D51"/>
    <w:rsid w:val="00427764"/>
    <w:rsid w:val="00461B31"/>
    <w:rsid w:val="004964EB"/>
    <w:rsid w:val="005271A6"/>
    <w:rsid w:val="00552352"/>
    <w:rsid w:val="00572F44"/>
    <w:rsid w:val="005D04AC"/>
    <w:rsid w:val="00640EC3"/>
    <w:rsid w:val="006B12B0"/>
    <w:rsid w:val="00720F51"/>
    <w:rsid w:val="00830935"/>
    <w:rsid w:val="008470CD"/>
    <w:rsid w:val="008612CD"/>
    <w:rsid w:val="008939B1"/>
    <w:rsid w:val="008D7BD7"/>
    <w:rsid w:val="00991658"/>
    <w:rsid w:val="009D6B99"/>
    <w:rsid w:val="00A11AE0"/>
    <w:rsid w:val="00B6181D"/>
    <w:rsid w:val="00BD3977"/>
    <w:rsid w:val="00C13FE9"/>
    <w:rsid w:val="00C26D38"/>
    <w:rsid w:val="00C603A7"/>
    <w:rsid w:val="00C746F5"/>
    <w:rsid w:val="00CA4F34"/>
    <w:rsid w:val="00CD7C39"/>
    <w:rsid w:val="00D06AE7"/>
    <w:rsid w:val="00DC2EC5"/>
    <w:rsid w:val="00E261A5"/>
    <w:rsid w:val="00EA00C1"/>
    <w:rsid w:val="00F14354"/>
    <w:rsid w:val="00FF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F1507EB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oleObject" Target="embeddings/oleObject1.bin"/><Relationship Id="rId12" Type="http://schemas.openxmlformats.org/officeDocument/2006/relationships/hyperlink" Target="https://www.thenational.academy/online-classroom" TargetMode="External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http://www2.needham.k12.ma.us/mitchell/technology/lessons/rocks/use.ht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5.png"/><Relationship Id="rId24" Type="http://schemas.openxmlformats.org/officeDocument/2006/relationships/hyperlink" Target="https://www.audible.co.uk/?ref=Adbl_ip_rdr_from_US&amp;source_code=%20AUK30DFT1BkWS0826159058&amp;ipRedirectFrom=US&amp;ipRedirectOriginal%20URL=ep%2Fkids-audiobooks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2.png"/><Relationship Id="rId10" Type="http://schemas.openxmlformats.org/officeDocument/2006/relationships/image" Target="media/image4.jpeg"/><Relationship Id="rId19" Type="http://schemas.openxmlformats.org/officeDocument/2006/relationships/hyperlink" Target="https://www.youtube.com/watch?v=NOEXq_boHc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https://www.youtube.com/watch?v=9A0S54yAgEg" TargetMode="External"/><Relationship Id="rId22" Type="http://schemas.openxmlformats.org/officeDocument/2006/relationships/hyperlink" Target="https://www.jamesdysonfoundation.co.uk/content/dam/pdf/JDF_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DC614-62E6-405F-9A84-73E1B0F86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45F432FB</Template>
  <TotalTime>11</TotalTime>
  <Pages>3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KJones</cp:lastModifiedBy>
  <cp:revision>7</cp:revision>
  <dcterms:created xsi:type="dcterms:W3CDTF">2020-05-11T10:31:00Z</dcterms:created>
  <dcterms:modified xsi:type="dcterms:W3CDTF">2020-05-19T11:26:00Z</dcterms:modified>
</cp:coreProperties>
</file>